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3BC" w:rsidRPr="006354FA" w:rsidRDefault="005013BC" w:rsidP="005013BC">
      <w:pPr>
        <w:pStyle w:val="NoSpacing"/>
      </w:pPr>
      <w:r w:rsidRPr="006354FA">
        <w:rPr>
          <w:u w:val="single"/>
        </w:rPr>
        <w:t>M</w:t>
      </w:r>
      <w:r w:rsidRPr="006354FA">
        <w:rPr>
          <w:noProof/>
          <w:u w:val="single"/>
        </w:rPr>
        <w:t>argaret</w:t>
      </w:r>
      <w:r w:rsidRPr="006354FA">
        <w:rPr>
          <w:u w:val="single"/>
        </w:rPr>
        <w:t xml:space="preserve"> </w:t>
      </w:r>
      <w:r w:rsidRPr="006354FA">
        <w:rPr>
          <w:noProof/>
          <w:u w:val="single"/>
        </w:rPr>
        <w:t>at NASSHE</w:t>
      </w:r>
      <w:r>
        <w:rPr>
          <w:noProof/>
        </w:rPr>
        <w:t xml:space="preserve">     (fl.1500)</w:t>
      </w:r>
    </w:p>
    <w:p w:rsidR="005013BC" w:rsidRDefault="005013BC" w:rsidP="005013BC">
      <w:pPr>
        <w:pStyle w:val="NoSpacing"/>
      </w:pPr>
      <w:r>
        <w:t xml:space="preserve">of </w:t>
      </w:r>
      <w:r>
        <w:rPr>
          <w:noProof/>
        </w:rPr>
        <w:t>Wickhambreux, Kent.</w:t>
      </w:r>
    </w:p>
    <w:p w:rsidR="005013BC" w:rsidRDefault="005013BC" w:rsidP="005013BC">
      <w:pPr>
        <w:pStyle w:val="NoSpacing"/>
      </w:pPr>
    </w:p>
    <w:p w:rsidR="005013BC" w:rsidRDefault="005013BC" w:rsidP="005013BC">
      <w:pPr>
        <w:pStyle w:val="NoSpacing"/>
      </w:pPr>
    </w:p>
    <w:p w:rsidR="005013BC" w:rsidRDefault="005013BC" w:rsidP="005013BC">
      <w:pPr>
        <w:pStyle w:val="NoSpacing"/>
        <w:ind w:firstLine="720"/>
      </w:pPr>
      <w:r w:rsidRPr="00213225">
        <w:rPr>
          <w:noProof/>
        </w:rPr>
        <w:t>1500</w:t>
      </w:r>
      <w:r>
        <w:t xml:space="preserve">    She made her Will.  (“Test. Cant.” vol.2 p.365)  </w:t>
      </w:r>
    </w:p>
    <w:p w:rsidR="0008221E" w:rsidRPr="00D37F17" w:rsidRDefault="0008221E" w:rsidP="0008221E">
      <w:pPr>
        <w:pStyle w:val="NoSpacing"/>
      </w:pPr>
      <w:r>
        <w:tab/>
        <w:t>1501</w:t>
      </w:r>
      <w:r>
        <w:tab/>
        <w:t>She made her</w:t>
      </w:r>
      <w:r w:rsidRPr="00D37F17">
        <w:t xml:space="preserve"> Will.  (Plomer p.342)</w:t>
      </w:r>
    </w:p>
    <w:p w:rsidR="0008221E" w:rsidRDefault="0008221E" w:rsidP="005013BC">
      <w:pPr>
        <w:pStyle w:val="NoSpacing"/>
        <w:ind w:firstLine="720"/>
      </w:pPr>
    </w:p>
    <w:p w:rsidR="005013BC" w:rsidRDefault="005013BC" w:rsidP="005013BC">
      <w:pPr>
        <w:pStyle w:val="NoSpacing"/>
      </w:pPr>
    </w:p>
    <w:p w:rsidR="005013BC" w:rsidRDefault="005013BC" w:rsidP="005013BC">
      <w:pPr>
        <w:pStyle w:val="NoSpacing"/>
      </w:pPr>
    </w:p>
    <w:p w:rsidR="005013BC" w:rsidRDefault="005013BC" w:rsidP="005013BC">
      <w:pPr>
        <w:pStyle w:val="NoSpacing"/>
      </w:pPr>
    </w:p>
    <w:p w:rsidR="00E47068" w:rsidRDefault="005013BC" w:rsidP="005013BC">
      <w:pPr>
        <w:pStyle w:val="NoSpacing"/>
      </w:pPr>
      <w:r>
        <w:t>27 July 2014</w:t>
      </w:r>
    </w:p>
    <w:p w:rsidR="0008221E" w:rsidRPr="00C009D8" w:rsidRDefault="0008221E" w:rsidP="005013BC">
      <w:pPr>
        <w:pStyle w:val="NoSpacing"/>
      </w:pPr>
      <w:r>
        <w:t>22 September 2016</w:t>
      </w:r>
      <w:bookmarkStart w:id="0" w:name="_GoBack"/>
      <w:bookmarkEnd w:id="0"/>
    </w:p>
    <w:sectPr w:rsidR="0008221E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3BC" w:rsidRDefault="005013BC" w:rsidP="00920DE3">
      <w:pPr>
        <w:spacing w:after="0" w:line="240" w:lineRule="auto"/>
      </w:pPr>
      <w:r>
        <w:separator/>
      </w:r>
    </w:p>
  </w:endnote>
  <w:endnote w:type="continuationSeparator" w:id="0">
    <w:p w:rsidR="005013BC" w:rsidRDefault="005013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3BC" w:rsidRDefault="005013BC" w:rsidP="00920DE3">
      <w:pPr>
        <w:spacing w:after="0" w:line="240" w:lineRule="auto"/>
      </w:pPr>
      <w:r>
        <w:separator/>
      </w:r>
    </w:p>
  </w:footnote>
  <w:footnote w:type="continuationSeparator" w:id="0">
    <w:p w:rsidR="005013BC" w:rsidRDefault="005013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BC"/>
    <w:rsid w:val="0008221E"/>
    <w:rsid w:val="00120749"/>
    <w:rsid w:val="005013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6A856"/>
  <w15:docId w15:val="{879E3B14-3D8F-4CE0-B42C-D223C390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2014-07-27T21:44:00Z</dcterms:created>
  <dcterms:modified xsi:type="dcterms:W3CDTF">2016-09-22T07:52:00Z</dcterms:modified>
</cp:coreProperties>
</file>